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F2" w:rsidRDefault="00880AF2" w:rsidP="00473CDA">
      <w:pPr>
        <w:jc w:val="center"/>
        <w:rPr>
          <w:lang w:val="uk-UA"/>
        </w:rPr>
      </w:pPr>
      <w:r w:rsidRPr="008942B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880AF2" w:rsidRPr="006C5380" w:rsidRDefault="00880AF2" w:rsidP="00473CDA">
      <w:pPr>
        <w:jc w:val="center"/>
        <w:rPr>
          <w:rFonts w:cs="Tahoma"/>
          <w:b/>
          <w:sz w:val="28"/>
          <w:szCs w:val="28"/>
          <w:lang w:val="uk-UA"/>
        </w:rPr>
      </w:pPr>
    </w:p>
    <w:p w:rsidR="00880AF2" w:rsidRDefault="00880AF2" w:rsidP="00473CD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880AF2" w:rsidRDefault="00880AF2" w:rsidP="00473CD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880AF2" w:rsidRDefault="00880AF2" w:rsidP="00473CD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880AF2" w:rsidRDefault="00880AF2" w:rsidP="00473CDA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880AF2" w:rsidRPr="00DF2EE8" w:rsidRDefault="00880AF2" w:rsidP="00473C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 серпня</w:t>
      </w:r>
      <w:r w:rsidRPr="00DF2EE8">
        <w:rPr>
          <w:sz w:val="28"/>
          <w:szCs w:val="28"/>
          <w:lang w:val="uk-UA"/>
        </w:rPr>
        <w:t xml:space="preserve">  2021 р.</w:t>
      </w:r>
      <w:r w:rsidRPr="00DF2EE8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234</w:t>
      </w:r>
      <w:r w:rsidRPr="00DF2EE8">
        <w:rPr>
          <w:sz w:val="28"/>
          <w:szCs w:val="28"/>
          <w:lang w:val="uk-UA"/>
        </w:rPr>
        <w:t>-к</w:t>
      </w:r>
    </w:p>
    <w:p w:rsidR="00880AF2" w:rsidRDefault="00880AF2" w:rsidP="00473CDA"/>
    <w:p w:rsidR="00880AF2" w:rsidRDefault="00880AF2" w:rsidP="001A004A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80AF2" w:rsidRPr="00282690" w:rsidRDefault="00880AF2" w:rsidP="001A004A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навчальну відпусткуДелі-Стоянової А.Ю. </w:t>
      </w:r>
    </w:p>
    <w:p w:rsidR="00880AF2" w:rsidRDefault="00880AF2" w:rsidP="00473CD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80AF2" w:rsidRPr="001D1057" w:rsidRDefault="00880AF2" w:rsidP="00DF2EE8">
      <w:pPr>
        <w:spacing w:line="276" w:lineRule="auto"/>
        <w:ind w:firstLine="435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статей 215-216</w:t>
      </w:r>
      <w:r w:rsidRPr="001D1057">
        <w:rPr>
          <w:sz w:val="28"/>
          <w:lang w:val="uk-UA"/>
        </w:rPr>
        <w:t xml:space="preserve"> Кодексу законів про працю України, </w:t>
      </w:r>
      <w:r>
        <w:rPr>
          <w:sz w:val="28"/>
          <w:lang w:val="uk-UA"/>
        </w:rPr>
        <w:t xml:space="preserve">статті 19 Закону України «Про службу в органах місцевого самоврядування», </w:t>
      </w:r>
      <w:r w:rsidRPr="001D1057">
        <w:rPr>
          <w:sz w:val="28"/>
          <w:lang w:val="uk-UA"/>
        </w:rPr>
        <w:t>статті 15 Закону України «Про відпустки»</w:t>
      </w:r>
      <w:r>
        <w:rPr>
          <w:sz w:val="28"/>
          <w:lang w:val="uk-UA"/>
        </w:rPr>
        <w:t xml:space="preserve">,розглянувши заявуДелі-Стоянової А.Ю. від 19 серпня 2021 року: </w:t>
      </w:r>
    </w:p>
    <w:p w:rsidR="00880AF2" w:rsidRDefault="00880AF2" w:rsidP="00DF2EE8">
      <w:pPr>
        <w:pStyle w:val="BodyText"/>
        <w:spacing w:line="276" w:lineRule="auto"/>
        <w:ind w:firstLine="435"/>
      </w:pPr>
      <w:r>
        <w:t xml:space="preserve">1.НадатиДелі-Стояновій Анастасії Юріївні, головному спеціалісту юридичного відділу  міської ради,  додаткову оплачувану відпустку на період складання сесії, як такій,  що навчається  </w:t>
      </w:r>
      <w:r w:rsidRPr="00174E1A">
        <w:rPr>
          <w:highlight w:val="black"/>
        </w:rPr>
        <w:t>на другому  курсі  факультету №2  навчально-наукового інституту права та кібернетики</w:t>
      </w:r>
      <w:r>
        <w:t xml:space="preserve">Одеського державного університету </w:t>
      </w:r>
      <w:r w:rsidRPr="00174E1A">
        <w:rPr>
          <w:highlight w:val="black"/>
        </w:rPr>
        <w:t>внутрішніх справ</w:t>
      </w:r>
      <w:bookmarkStart w:id="0" w:name="_GoBack"/>
      <w:bookmarkEnd w:id="0"/>
      <w:r>
        <w:t xml:space="preserve">заочної форми навчання строком </w:t>
      </w:r>
      <w:r w:rsidRPr="00174E1A">
        <w:rPr>
          <w:highlight w:val="black"/>
        </w:rPr>
        <w:t>на 18  календарних днiвз 01вересня  2021 року по 18 вересня 2021 року включно.</w:t>
      </w:r>
      <w:r>
        <w:t xml:space="preserve"> </w:t>
      </w:r>
    </w:p>
    <w:p w:rsidR="00880AF2" w:rsidRDefault="00880AF2" w:rsidP="001902D8">
      <w:pPr>
        <w:pStyle w:val="BodyText"/>
        <w:spacing w:line="276" w:lineRule="auto"/>
        <w:ind w:firstLine="435"/>
      </w:pPr>
      <w:r>
        <w:t>Підстава: -заява Делі-Стоянової А.Ю.  від 19 серпня 2021 року;</w:t>
      </w:r>
    </w:p>
    <w:p w:rsidR="00880AF2" w:rsidRDefault="00880AF2" w:rsidP="00DF2EE8">
      <w:pPr>
        <w:pStyle w:val="BodyText"/>
        <w:spacing w:line="276" w:lineRule="auto"/>
      </w:pPr>
      <w:r>
        <w:tab/>
        <w:t xml:space="preserve">       - довідка-виклик Одеського державного університету </w:t>
      </w:r>
      <w:r w:rsidRPr="00174E1A">
        <w:rPr>
          <w:highlight w:val="black"/>
        </w:rPr>
        <w:t>внутрішніх справ Навчально-наукового інституту права та кібернетики №10/210 від 11серпня 2021року.</w:t>
      </w:r>
      <w:r>
        <w:tab/>
      </w:r>
    </w:p>
    <w:p w:rsidR="00880AF2" w:rsidRPr="005B6AF9" w:rsidRDefault="00880AF2" w:rsidP="0037345E">
      <w:pPr>
        <w:pStyle w:val="BodyText"/>
        <w:spacing w:line="276" w:lineRule="auto"/>
        <w:ind w:firstLine="435"/>
      </w:pPr>
      <w:r>
        <w:t>2</w:t>
      </w:r>
      <w:r w:rsidRPr="005B6AF9"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880AF2" w:rsidRPr="00E14671" w:rsidRDefault="00880AF2" w:rsidP="0037345E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керуючого справами виконавчого комітету міської ради Малєва О.</w:t>
      </w:r>
    </w:p>
    <w:p w:rsidR="00880AF2" w:rsidRDefault="00880AF2" w:rsidP="00473CDA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80AF2" w:rsidRPr="00670933" w:rsidRDefault="00880AF2" w:rsidP="00473CD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80AF2" w:rsidRDefault="00880AF2" w:rsidP="00473CD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Сергій ПАРПУЛАНСЬКИЙ</w:t>
      </w:r>
    </w:p>
    <w:p w:rsidR="00880AF2" w:rsidRDefault="00880AF2" w:rsidP="00473CDA"/>
    <w:p w:rsidR="00880AF2" w:rsidRDefault="00880AF2" w:rsidP="00473CDA"/>
    <w:p w:rsidR="00880AF2" w:rsidRDefault="00880AF2" w:rsidP="00473CDA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А.Делі-Стоянова</w:t>
      </w:r>
    </w:p>
    <w:sectPr w:rsidR="00880AF2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78427F6"/>
    <w:multiLevelType w:val="hybridMultilevel"/>
    <w:tmpl w:val="55481B34"/>
    <w:lvl w:ilvl="0" w:tplc="4C40AEE0">
      <w:start w:val="3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32EF3047"/>
    <w:multiLevelType w:val="hybridMultilevel"/>
    <w:tmpl w:val="E83AB7B2"/>
    <w:lvl w:ilvl="0" w:tplc="A3928D02">
      <w:start w:val="1"/>
      <w:numFmt w:val="decimal"/>
      <w:lvlText w:val="%1."/>
      <w:lvlJc w:val="left"/>
      <w:pPr>
        <w:ind w:left="1260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CDA"/>
    <w:rsid w:val="00174E1A"/>
    <w:rsid w:val="001902D8"/>
    <w:rsid w:val="001A004A"/>
    <w:rsid w:val="001D1057"/>
    <w:rsid w:val="001E630A"/>
    <w:rsid w:val="001F5D26"/>
    <w:rsid w:val="00282690"/>
    <w:rsid w:val="003010A8"/>
    <w:rsid w:val="0030292E"/>
    <w:rsid w:val="00343C07"/>
    <w:rsid w:val="003511B0"/>
    <w:rsid w:val="0037345E"/>
    <w:rsid w:val="00473CDA"/>
    <w:rsid w:val="0058705F"/>
    <w:rsid w:val="005B6AF9"/>
    <w:rsid w:val="005C59B7"/>
    <w:rsid w:val="005E7589"/>
    <w:rsid w:val="00625069"/>
    <w:rsid w:val="00670933"/>
    <w:rsid w:val="006830B3"/>
    <w:rsid w:val="006C5380"/>
    <w:rsid w:val="007223CB"/>
    <w:rsid w:val="007735AB"/>
    <w:rsid w:val="00880AF2"/>
    <w:rsid w:val="008942B0"/>
    <w:rsid w:val="009F265C"/>
    <w:rsid w:val="00A1259E"/>
    <w:rsid w:val="00A84420"/>
    <w:rsid w:val="00AC24EA"/>
    <w:rsid w:val="00BB11E5"/>
    <w:rsid w:val="00CE692E"/>
    <w:rsid w:val="00CF77D5"/>
    <w:rsid w:val="00D02717"/>
    <w:rsid w:val="00D22F78"/>
    <w:rsid w:val="00D942F1"/>
    <w:rsid w:val="00DF2EE8"/>
    <w:rsid w:val="00E05F39"/>
    <w:rsid w:val="00E14671"/>
    <w:rsid w:val="00E16F2D"/>
    <w:rsid w:val="00E96A52"/>
    <w:rsid w:val="00EE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CDA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473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73CDA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473CD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473CDA"/>
    <w:rPr>
      <w:lang w:eastAsia="en-US"/>
    </w:rPr>
  </w:style>
  <w:style w:type="paragraph" w:styleId="ListParagraph">
    <w:name w:val="List Paragraph"/>
    <w:basedOn w:val="Normal"/>
    <w:uiPriority w:val="99"/>
    <w:qFormat/>
    <w:rsid w:val="00473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73C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3CDA"/>
    <w:rPr>
      <w:rFonts w:ascii="Tahoma" w:eastAsia="Times New Roman" w:hAnsi="Tahoma" w:cs="Tahoma"/>
      <w:kern w:val="1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1D1057"/>
    <w:pPr>
      <w:widowControl/>
      <w:suppressAutoHyphens w:val="0"/>
      <w:spacing w:line="360" w:lineRule="auto"/>
      <w:jc w:val="both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D1057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Знак1"/>
    <w:basedOn w:val="Normal"/>
    <w:uiPriority w:val="99"/>
    <w:rsid w:val="001D1057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183</TotalTime>
  <Pages>1</Pages>
  <Words>213</Words>
  <Characters>1220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2021-08-26T11:29:00Z</cp:lastPrinted>
  <dcterms:created xsi:type="dcterms:W3CDTF">2021-05-07T06:58:00Z</dcterms:created>
  <dcterms:modified xsi:type="dcterms:W3CDTF">2022-01-12T07:25:00Z</dcterms:modified>
</cp:coreProperties>
</file>